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8599F" w14:textId="77777777" w:rsidR="00535962" w:rsidRPr="00F7167E" w:rsidRDefault="004762B3">
      <w:r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0E485A12" wp14:editId="0E485A13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41E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485A14" wp14:editId="0E485A15">
                <wp:simplePos x="0" y="0"/>
                <wp:positionH relativeFrom="column">
                  <wp:posOffset>-472440</wp:posOffset>
                </wp:positionH>
                <wp:positionV relativeFrom="paragraph">
                  <wp:posOffset>-334645</wp:posOffset>
                </wp:positionV>
                <wp:extent cx="1028700" cy="1078230"/>
                <wp:effectExtent l="3810" t="635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Content>
                              <w:p w14:paraId="0E485A30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E485A38" wp14:editId="0E485A39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485A1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7.2pt;margin-top:-26.35pt;width:81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Content>
                        <w:p w14:paraId="0E485A30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E485A38" wp14:editId="0E485A39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E485A16" wp14:editId="0E485A17">
                <wp:simplePos x="0" y="0"/>
                <wp:positionH relativeFrom="column">
                  <wp:posOffset>7340600</wp:posOffset>
                </wp:positionH>
                <wp:positionV relativeFrom="paragraph">
                  <wp:posOffset>-572135</wp:posOffset>
                </wp:positionV>
                <wp:extent cx="1615440" cy="701040"/>
                <wp:effectExtent l="6350" t="8890" r="6985" b="1397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Content>
                                  <w:p w14:paraId="0E485A31" w14:textId="77777777" w:rsidR="00840E00" w:rsidRPr="00535962" w:rsidRDefault="00840E00" w:rsidP="00840E00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E485A32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485A16" id="Group 20" o:spid="_x0000_s1027" style="position:absolute;margin-left:578pt;margin-top:-45.05pt;width:127.2pt;height:55.2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">
                <v:rect id="Rectangle 21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Text Box 23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Content>
                            <w:p w14:paraId="0E485A31" w14:textId="77777777" w:rsidR="00840E00" w:rsidRPr="00535962" w:rsidRDefault="00840E00" w:rsidP="00840E00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E485A32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485A18" wp14:editId="0E485A19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485A33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485A18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0E485A33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0E4859A0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E485A1A" wp14:editId="0E485A1B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485A34" w14:textId="77777777" w:rsidR="002E1412" w:rsidRPr="002E1412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485A1A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0E485A34" w14:textId="77777777" w:rsidR="002E1412" w:rsidRPr="002E1412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E485A1C" wp14:editId="0E485A1D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485A35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485A1C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0E485A35" w14:textId="77777777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E4859A1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E485A1E" wp14:editId="0E485A1F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485A36" w14:textId="77777777" w:rsidR="00F7443C" w:rsidRPr="004767CC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485A1E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0E485A36" w14:textId="77777777" w:rsidR="00F7443C" w:rsidRPr="004767CC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E485A20" wp14:editId="0E485A21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485A3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485A20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0E485A3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0E4859A2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0E4859A3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0E4859A4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0E4859A5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E4859A6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0E4859A7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E4859B0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0E4859A8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0E4859A9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0E4859AA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E4859A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0E4859AC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0E4859AD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0E4859AE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0E4859A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0E4859B9" w14:textId="77777777" w:rsidTr="00822B7A">
        <w:trPr>
          <w:trHeight w:val="229"/>
          <w:jc w:val="center"/>
        </w:trPr>
        <w:tc>
          <w:tcPr>
            <w:tcW w:w="0" w:type="auto"/>
          </w:tcPr>
          <w:p w14:paraId="0E4859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0E4859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E4859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E4859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E4859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E4859B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E4859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4859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E4859C2" w14:textId="77777777" w:rsidTr="00822B7A">
        <w:trPr>
          <w:trHeight w:val="211"/>
          <w:jc w:val="center"/>
        </w:trPr>
        <w:tc>
          <w:tcPr>
            <w:tcW w:w="0" w:type="auto"/>
          </w:tcPr>
          <w:p w14:paraId="0E4859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E4859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E4859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E4859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E4859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E4859B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E4859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4859C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E4859CB" w14:textId="77777777" w:rsidTr="00822B7A">
        <w:trPr>
          <w:trHeight w:val="229"/>
          <w:jc w:val="center"/>
        </w:trPr>
        <w:tc>
          <w:tcPr>
            <w:tcW w:w="0" w:type="auto"/>
          </w:tcPr>
          <w:p w14:paraId="0E4859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E4859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E4859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E4859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E4859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E4859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E4859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4859C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E4859D4" w14:textId="77777777" w:rsidTr="00822B7A">
        <w:trPr>
          <w:trHeight w:val="229"/>
          <w:jc w:val="center"/>
        </w:trPr>
        <w:tc>
          <w:tcPr>
            <w:tcW w:w="0" w:type="auto"/>
          </w:tcPr>
          <w:p w14:paraId="0E4859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E4859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E4859C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E4859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E4859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E4859D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E4859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4859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E4859DD" w14:textId="77777777" w:rsidTr="00822B7A">
        <w:trPr>
          <w:trHeight w:val="229"/>
          <w:jc w:val="center"/>
        </w:trPr>
        <w:tc>
          <w:tcPr>
            <w:tcW w:w="0" w:type="auto"/>
          </w:tcPr>
          <w:p w14:paraId="0E4859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E4859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E4859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E4859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E4859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E4859D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E4859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4859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E4859E6" w14:textId="77777777" w:rsidTr="00822B7A">
        <w:trPr>
          <w:trHeight w:val="229"/>
          <w:jc w:val="center"/>
        </w:trPr>
        <w:tc>
          <w:tcPr>
            <w:tcW w:w="0" w:type="auto"/>
          </w:tcPr>
          <w:p w14:paraId="0E4859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0E4859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E4859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E4859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E4859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E4859E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E4859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4859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E4859EF" w14:textId="77777777" w:rsidTr="00822B7A">
        <w:trPr>
          <w:trHeight w:val="229"/>
          <w:jc w:val="center"/>
        </w:trPr>
        <w:tc>
          <w:tcPr>
            <w:tcW w:w="0" w:type="auto"/>
          </w:tcPr>
          <w:p w14:paraId="0E4859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E4859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E4859E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E4859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E4859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E4859E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E4859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4859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E4859F8" w14:textId="77777777" w:rsidTr="00822B7A">
        <w:trPr>
          <w:trHeight w:val="211"/>
          <w:jc w:val="center"/>
        </w:trPr>
        <w:tc>
          <w:tcPr>
            <w:tcW w:w="0" w:type="auto"/>
          </w:tcPr>
          <w:p w14:paraId="0E4859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E4859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E4859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E4859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E4859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E4859F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E4859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4859F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E485A01" w14:textId="77777777" w:rsidTr="00822B7A">
        <w:trPr>
          <w:trHeight w:val="229"/>
          <w:jc w:val="center"/>
        </w:trPr>
        <w:tc>
          <w:tcPr>
            <w:tcW w:w="0" w:type="auto"/>
          </w:tcPr>
          <w:p w14:paraId="0E4859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E4859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E4859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E4859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E4859F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E4859F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E4859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485A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E485A0A" w14:textId="77777777" w:rsidTr="00822B7A">
        <w:trPr>
          <w:trHeight w:val="229"/>
          <w:jc w:val="center"/>
        </w:trPr>
        <w:tc>
          <w:tcPr>
            <w:tcW w:w="0" w:type="auto"/>
          </w:tcPr>
          <w:p w14:paraId="0E485A0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E485A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E485A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E485A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E485A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E485A0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E485A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485A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0E485A0B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0E485A0C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0E485A0D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E485A0E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0E485A0F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0E485A1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E485A11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2C64C" w14:textId="77777777" w:rsidR="007B4FD9" w:rsidRDefault="007B4FD9" w:rsidP="001007E7">
      <w:pPr>
        <w:spacing w:after="0" w:line="240" w:lineRule="auto"/>
      </w:pPr>
      <w:r>
        <w:separator/>
      </w:r>
    </w:p>
  </w:endnote>
  <w:endnote w:type="continuationSeparator" w:id="0">
    <w:p w14:paraId="7D8940CE" w14:textId="77777777" w:rsidR="007B4FD9" w:rsidRDefault="007B4FD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85A26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E485A2A" wp14:editId="0E485A2B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485A3A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485A2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0E485A3A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E485A2C" wp14:editId="0E485A2D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485A3B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E485A3C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E485A2C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0E485A3B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E485A3C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E485A27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0E485A2E" wp14:editId="0E485A2F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E485A28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0E485A29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E25C1" w14:textId="77777777" w:rsidR="007B4FD9" w:rsidRDefault="007B4FD9" w:rsidP="001007E7">
      <w:pPr>
        <w:spacing w:after="0" w:line="240" w:lineRule="auto"/>
      </w:pPr>
      <w:r>
        <w:separator/>
      </w:r>
    </w:p>
  </w:footnote>
  <w:footnote w:type="continuationSeparator" w:id="0">
    <w:p w14:paraId="1980EACB" w14:textId="77777777" w:rsidR="007B4FD9" w:rsidRDefault="007B4FD9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19833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173FD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B4FD9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46859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48599F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6</TotalTime>
  <Pages>1</Pages>
  <Words>114</Words>
  <Characters>781</Characters>
  <Application>Microsoft Office Word</Application>
  <DocSecurity>0</DocSecurity>
  <Lines>156</Lines>
  <Paragraphs>21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Analista Licitaciones 8</cp:lastModifiedBy>
  <cp:revision>6</cp:revision>
  <cp:lastPrinted>2011-03-04T19:05:00Z</cp:lastPrinted>
  <dcterms:created xsi:type="dcterms:W3CDTF">2014-01-02T13:42:00Z</dcterms:created>
  <dcterms:modified xsi:type="dcterms:W3CDTF">2026-03-16T16:06:00Z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1569260-d318-460f-8019-ff0b9d94f919_Enabled">
    <vt:lpwstr>true</vt:lpwstr>
  </property>
  <property fmtid="{D5CDD505-2E9C-101B-9397-08002B2CF9AE}" pid="3" name="MSIP_Label_f1569260-d318-460f-8019-ff0b9d94f919_SetDate">
    <vt:lpwstr>2026-03-16T16:06:20Z</vt:lpwstr>
  </property>
  <property fmtid="{D5CDD505-2E9C-101B-9397-08002B2CF9AE}" pid="4" name="MSIP_Label_f1569260-d318-460f-8019-ff0b9d94f919_Method">
    <vt:lpwstr>Standard</vt:lpwstr>
  </property>
  <property fmtid="{D5CDD505-2E9C-101B-9397-08002B2CF9AE}" pid="5" name="MSIP_Label_f1569260-d318-460f-8019-ff0b9d94f919_Name">
    <vt:lpwstr>Publico</vt:lpwstr>
  </property>
  <property fmtid="{D5CDD505-2E9C-101B-9397-08002B2CF9AE}" pid="6" name="MSIP_Label_f1569260-d318-460f-8019-ff0b9d94f919_SiteId">
    <vt:lpwstr>7382d69d-fa15-4cc6-915a-518cd123e4a5</vt:lpwstr>
  </property>
  <property fmtid="{D5CDD505-2E9C-101B-9397-08002B2CF9AE}" pid="7" name="MSIP_Label_f1569260-d318-460f-8019-ff0b9d94f919_ActionId">
    <vt:lpwstr>d5a84c0c-c147-4041-9cc3-c41778e71bd6</vt:lpwstr>
  </property>
  <property fmtid="{D5CDD505-2E9C-101B-9397-08002B2CF9AE}" pid="8" name="MSIP_Label_f1569260-d318-460f-8019-ff0b9d94f919_ContentBits">
    <vt:lpwstr>0</vt:lpwstr>
  </property>
  <property fmtid="{D5CDD505-2E9C-101B-9397-08002B2CF9AE}" pid="9" name="MSIP_Label_f1569260-d318-460f-8019-ff0b9d94f919_Tag">
    <vt:lpwstr>10, 3, 0, 1</vt:lpwstr>
  </property>
</Properties>
</file>